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745766729"/>
        <w:lock w:val="contentLocked"/>
        <w:placeholder>
          <w:docPart w:val="DefaultPlaceholder_-1854013440"/>
        </w:placeholder>
        <w:group/>
      </w:sdtPr>
      <w:sdtEndPr>
        <w:rPr>
          <w:rFonts w:eastAsiaTheme="minorHAnsi"/>
          <w:b w:val="0"/>
          <w:color w:val="auto"/>
          <w:spacing w:val="0"/>
          <w:sz w:val="22"/>
          <w:szCs w:val="22"/>
          <w:lang w:eastAsia="en-US"/>
        </w:rPr>
      </w:sdtEndPr>
      <w:sdtContent>
        <w:p w14:paraId="33CC172F" w14:textId="7D9347E3" w:rsidR="001D313A" w:rsidRDefault="001D313A" w:rsidP="0072107A">
          <w:pPr>
            <w:pStyle w:val="Title"/>
          </w:pPr>
        </w:p>
        <w:p w14:paraId="37A241CA" w14:textId="77777777" w:rsidR="001D313A" w:rsidRDefault="001D313A" w:rsidP="0072107A">
          <w:pPr>
            <w:pStyle w:val="Title"/>
          </w:pPr>
        </w:p>
        <w:p w14:paraId="66C2A272" w14:textId="77777777" w:rsidR="001D313A" w:rsidRDefault="001D313A" w:rsidP="0072107A">
          <w:pPr>
            <w:pStyle w:val="Title"/>
          </w:pPr>
        </w:p>
        <w:p w14:paraId="53DED4DE" w14:textId="4347BC3C" w:rsidR="008F22A5" w:rsidRPr="0072107A" w:rsidRDefault="00193115" w:rsidP="0072107A">
          <w:pPr>
            <w:pStyle w:val="Title"/>
          </w:pPr>
          <w:r w:rsidRPr="0072107A">
            <w:t>Attachment 2</w:t>
          </w:r>
          <w:r w:rsidR="0064752E">
            <w:t xml:space="preserve"> – DCP 266 Voting Form</w:t>
          </w:r>
          <w:bookmarkStart w:id="0" w:name="_GoBack"/>
          <w:bookmarkEnd w:id="0"/>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4027"/>
            <w:gridCol w:w="5158"/>
          </w:tblGrid>
          <w:tr w:rsidR="00B23399" w:rsidRPr="00973740" w14:paraId="5B76AAF6"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699203E" w14:textId="77777777" w:rsidR="00B23399" w:rsidRPr="00DA5999" w:rsidRDefault="00B23399" w:rsidP="00DA5999">
                <w:pPr>
                  <w:pStyle w:val="ColumnHeading"/>
                </w:pPr>
                <w:r w:rsidRPr="00DA5999">
                  <w:t>CP Details</w:t>
                </w:r>
              </w:p>
            </w:tc>
          </w:tr>
          <w:tr w:rsidR="00193115" w:rsidRPr="00973740" w14:paraId="3F8084D4" w14:textId="77777777" w:rsidTr="00DA5999">
            <w:trPr>
              <w:trHeight w:val="227"/>
            </w:trPr>
            <w:tc>
              <w:tcPr>
                <w:tcW w:w="2192" w:type="pct"/>
              </w:tcPr>
              <w:p w14:paraId="7289814C" w14:textId="77777777" w:rsidR="00193115" w:rsidRPr="0072107A" w:rsidRDefault="00193115" w:rsidP="00DA5999">
                <w:r w:rsidRPr="0072107A">
                  <w:t>CP number</w:t>
                </w:r>
                <w:r w:rsidR="00916C37" w:rsidRPr="0072107A">
                  <w:t>:</w:t>
                </w:r>
              </w:p>
            </w:tc>
            <w:tc>
              <w:tcPr>
                <w:tcW w:w="2808" w:type="pct"/>
              </w:tcPr>
              <w:p w14:paraId="203229F6" w14:textId="233A51D7" w:rsidR="00193115" w:rsidRPr="00973740" w:rsidRDefault="0064752E" w:rsidP="00DA5999">
                <w:r>
                  <w:t>DCP 266</w:t>
                </w:r>
              </w:p>
            </w:tc>
          </w:tr>
          <w:tr w:rsidR="00193115" w:rsidRPr="00973740" w14:paraId="4466F15F" w14:textId="77777777" w:rsidTr="00DA5999">
            <w:trPr>
              <w:trHeight w:val="227"/>
            </w:trPr>
            <w:tc>
              <w:tcPr>
                <w:tcW w:w="2192" w:type="pct"/>
              </w:tcPr>
              <w:p w14:paraId="40749747" w14:textId="77777777" w:rsidR="00193115" w:rsidRPr="0072107A" w:rsidRDefault="00916C37" w:rsidP="00DA5999">
                <w:r w:rsidRPr="0072107A">
                  <w:t>CP Title:</w:t>
                </w:r>
              </w:p>
            </w:tc>
            <w:tc>
              <w:tcPr>
                <w:tcW w:w="2808" w:type="pct"/>
              </w:tcPr>
              <w:p w14:paraId="53DC4599" w14:textId="6662ED4D" w:rsidR="00193115" w:rsidRPr="00973740" w:rsidRDefault="0064752E" w:rsidP="00DA5999">
                <w:r w:rsidRPr="0064752E">
                  <w:t>The calculation and application of IDNO discounts</w:t>
                </w:r>
              </w:p>
            </w:tc>
          </w:tr>
          <w:tr w:rsidR="00916C37" w:rsidRPr="00973740" w14:paraId="408C293B" w14:textId="77777777" w:rsidTr="00DA5999">
            <w:trPr>
              <w:trHeight w:val="227"/>
            </w:trPr>
            <w:tc>
              <w:tcPr>
                <w:tcW w:w="2192" w:type="pct"/>
              </w:tcPr>
              <w:p w14:paraId="3C46ADD7" w14:textId="77777777" w:rsidR="00916C37" w:rsidRPr="0072107A" w:rsidRDefault="00916C37" w:rsidP="00DA5999">
                <w:r w:rsidRPr="0072107A">
                  <w:t>Parties Impacted:</w:t>
                </w:r>
              </w:p>
            </w:tc>
            <w:tc>
              <w:tcPr>
                <w:tcW w:w="2808" w:type="pct"/>
              </w:tcPr>
              <w:p w14:paraId="7E87F342" w14:textId="48895204" w:rsidR="00916C37" w:rsidRPr="00973740" w:rsidRDefault="0064752E" w:rsidP="00DA5999">
                <w:r>
                  <w:t>DNOs, IDNOs and Suppliers</w:t>
                </w:r>
              </w:p>
            </w:tc>
          </w:tr>
          <w:tr w:rsidR="00916C37" w:rsidRPr="00973740" w14:paraId="7216481D" w14:textId="77777777" w:rsidTr="00DA5999">
            <w:trPr>
              <w:trHeight w:val="227"/>
            </w:trPr>
            <w:tc>
              <w:tcPr>
                <w:tcW w:w="2192" w:type="pct"/>
              </w:tcPr>
              <w:p w14:paraId="5C1698D2" w14:textId="77777777" w:rsidR="00916C37" w:rsidRPr="0072107A" w:rsidRDefault="00916C37" w:rsidP="00DA5999">
                <w:r w:rsidRPr="0072107A">
                  <w:t>Part 1</w:t>
                </w:r>
                <w:r w:rsidR="008A35FA">
                  <w:t xml:space="preserve"> </w:t>
                </w:r>
                <w:r w:rsidRPr="0072107A">
                  <w:t>/ Part 2 Matter:</w:t>
                </w:r>
              </w:p>
            </w:tc>
            <w:tc>
              <w:tcPr>
                <w:tcW w:w="2808" w:type="pct"/>
              </w:tcPr>
              <w:p w14:paraId="69F188B4" w14:textId="79671068" w:rsidR="00916C37" w:rsidRPr="00973740" w:rsidRDefault="0064752E" w:rsidP="00DA5999">
                <w:r>
                  <w:t>Part 1 Matter</w:t>
                </w:r>
              </w:p>
            </w:tc>
          </w:tr>
          <w:tr w:rsidR="00916C37" w:rsidRPr="00973740" w14:paraId="3BCF1E5F" w14:textId="77777777" w:rsidTr="00DA5999">
            <w:trPr>
              <w:trHeight w:val="227"/>
            </w:trPr>
            <w:tc>
              <w:tcPr>
                <w:tcW w:w="2192" w:type="pct"/>
              </w:tcPr>
              <w:p w14:paraId="5BD981DC" w14:textId="77777777" w:rsidR="00916C37" w:rsidRPr="0072107A" w:rsidRDefault="00916C37" w:rsidP="00DA5999">
                <w:r w:rsidRPr="0072107A">
                  <w:t>Implementation Date:</w:t>
                </w:r>
              </w:p>
            </w:tc>
            <w:tc>
              <w:tcPr>
                <w:tcW w:w="2808" w:type="pct"/>
              </w:tcPr>
              <w:p w14:paraId="4257C28B" w14:textId="35A704AA" w:rsidR="00916C37" w:rsidRPr="00973740" w:rsidRDefault="0064752E" w:rsidP="00DA5999">
                <w:r>
                  <w:t>01 April 2023</w:t>
                </w:r>
              </w:p>
            </w:tc>
          </w:tr>
          <w:tr w:rsidR="00916C37" w:rsidRPr="00973740" w14:paraId="68F88A4F" w14:textId="77777777" w:rsidTr="00DA5999">
            <w:trPr>
              <w:trHeight w:val="227"/>
            </w:trPr>
            <w:tc>
              <w:tcPr>
                <w:tcW w:w="2192" w:type="pct"/>
              </w:tcPr>
              <w:p w14:paraId="13CCEE1E" w14:textId="77777777" w:rsidR="00916C37" w:rsidRPr="0072107A" w:rsidRDefault="00916C37" w:rsidP="00DA5999">
                <w:r w:rsidRPr="0072107A">
                  <w:t>Voting End Date:</w:t>
                </w:r>
              </w:p>
            </w:tc>
            <w:tc>
              <w:tcPr>
                <w:tcW w:w="2808" w:type="pct"/>
              </w:tcPr>
              <w:p w14:paraId="37D7B2F1" w14:textId="0203719E" w:rsidR="00916C37" w:rsidRPr="00973740" w:rsidRDefault="0064752E" w:rsidP="00DA5999">
                <w:r>
                  <w:t>08 November 2019</w:t>
                </w:r>
              </w:p>
            </w:tc>
          </w:tr>
        </w:tbl>
        <w:p w14:paraId="21DEF2D6"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4027"/>
            <w:gridCol w:w="5158"/>
          </w:tblGrid>
          <w:tr w:rsidR="004A45C0" w:rsidRPr="00973740" w14:paraId="5EBA041A"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0116B212" w14:textId="77777777" w:rsidR="004A45C0" w:rsidRPr="00DA5999" w:rsidRDefault="004A45C0" w:rsidP="00DA5999">
                <w:pPr>
                  <w:pStyle w:val="ColumnHeading"/>
                </w:pPr>
                <w:r w:rsidRPr="00DA5999">
                  <w:t>Respondent Details</w:t>
                </w:r>
              </w:p>
            </w:tc>
          </w:tr>
          <w:tr w:rsidR="00B23399" w:rsidRPr="00973740" w14:paraId="64F0A7A6" w14:textId="77777777" w:rsidTr="00DA5999">
            <w:tc>
              <w:tcPr>
                <w:tcW w:w="2192" w:type="pct"/>
              </w:tcPr>
              <w:p w14:paraId="213C2FB1"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DF3EB5F3F36A46629B97698F04F9E7F8"/>
                </w:placeholder>
                <w:showingPlcHdr/>
              </w:sdtPr>
              <w:sdtEndPr/>
              <w:sdtContent>
                <w:tc>
                  <w:tcPr>
                    <w:tcW w:w="2808" w:type="pct"/>
                  </w:tcPr>
                  <w:p w14:paraId="1CFE5ADE"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1F533789" w14:textId="77777777" w:rsidTr="00DA5999">
            <w:tc>
              <w:tcPr>
                <w:tcW w:w="2192" w:type="pct"/>
              </w:tcPr>
              <w:p w14:paraId="7F5C8390"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08AA886CC630495990FE06A8D9869C87"/>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B30199C"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1680E047" w14:textId="77777777" w:rsidTr="00DA5999">
            <w:tc>
              <w:tcPr>
                <w:tcW w:w="2192" w:type="pct"/>
              </w:tcPr>
              <w:p w14:paraId="56864FA5"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64271F32F074F15821682E7BCC4F2F9"/>
                </w:placeholder>
                <w:showingPlcHdr/>
                <w:text/>
              </w:sdtPr>
              <w:sdtEndPr/>
              <w:sdtContent>
                <w:tc>
                  <w:tcPr>
                    <w:tcW w:w="2808" w:type="pct"/>
                  </w:tcPr>
                  <w:p w14:paraId="79AA54B7"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4AF0A9D" w14:textId="77777777" w:rsidTr="00DA5999">
            <w:tc>
              <w:tcPr>
                <w:tcW w:w="2192" w:type="pct"/>
              </w:tcPr>
              <w:p w14:paraId="6928B791"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E51398D4AA5E485AA74DABD92ECDF724"/>
                </w:placeholder>
                <w:showingPlcHdr/>
                <w:text/>
              </w:sdtPr>
              <w:sdtEndPr/>
              <w:sdtContent>
                <w:tc>
                  <w:tcPr>
                    <w:tcW w:w="2808" w:type="pct"/>
                  </w:tcPr>
                  <w:p w14:paraId="5A172338"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56235782" w14:textId="77777777" w:rsidTr="00DA5999">
            <w:tc>
              <w:tcPr>
                <w:tcW w:w="2192" w:type="pct"/>
              </w:tcPr>
              <w:p w14:paraId="0A36F8C3"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BD8D0660A54D4E8B92337B562C9BB912"/>
                </w:placeholder>
                <w:showingPlcHdr/>
                <w:text/>
              </w:sdtPr>
              <w:sdtEndPr/>
              <w:sdtContent>
                <w:tc>
                  <w:tcPr>
                    <w:tcW w:w="2808" w:type="pct"/>
                  </w:tcPr>
                  <w:p w14:paraId="79F20E81"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3B45A9CB" w14:textId="77777777" w:rsidTr="00DA5999">
            <w:tc>
              <w:tcPr>
                <w:tcW w:w="2192" w:type="pct"/>
              </w:tcPr>
              <w:p w14:paraId="24E0FEC1"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1ED9C2CDA06F4517B8C5EC95F32FD14C"/>
                </w:placeholder>
                <w:showingPlcHdr/>
                <w:text/>
              </w:sdtPr>
              <w:sdtEndPr/>
              <w:sdtContent>
                <w:tc>
                  <w:tcPr>
                    <w:tcW w:w="2808" w:type="pct"/>
                  </w:tcPr>
                  <w:p w14:paraId="6699F47F"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1CBFEA7C" w14:textId="77777777" w:rsidTr="00DA5999">
            <w:tc>
              <w:tcPr>
                <w:tcW w:w="2192" w:type="pct"/>
              </w:tcPr>
              <w:p w14:paraId="7A8F9BAC"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E2DD81B1C4764A97BCAC6D0F7078E724"/>
                </w:placeholder>
                <w:showingPlcHdr/>
                <w:text/>
              </w:sdtPr>
              <w:sdtEndPr/>
              <w:sdtContent>
                <w:tc>
                  <w:tcPr>
                    <w:tcW w:w="2808" w:type="pct"/>
                  </w:tcPr>
                  <w:p w14:paraId="725407E6"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7ABC196" w14:textId="77777777" w:rsidTr="00DA5999">
            <w:tc>
              <w:tcPr>
                <w:tcW w:w="2192" w:type="pct"/>
              </w:tcPr>
              <w:p w14:paraId="09934821"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C354DFAC0B744A6A33E61DBDCAF2A87"/>
                </w:placeholder>
                <w:showingPlcHdr/>
                <w:text/>
              </w:sdtPr>
              <w:sdtEndPr/>
              <w:sdtContent>
                <w:tc>
                  <w:tcPr>
                    <w:tcW w:w="2808" w:type="pct"/>
                  </w:tcPr>
                  <w:p w14:paraId="7242CC7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632E59CD"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4032"/>
            <w:gridCol w:w="5153"/>
          </w:tblGrid>
          <w:tr w:rsidR="005F26DE" w:rsidRPr="00973740" w14:paraId="740467F1"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0438042A" w14:textId="77777777" w:rsidR="005F26DE" w:rsidRPr="00DA5999" w:rsidRDefault="005F26DE" w:rsidP="00DA5999">
                <w:pPr>
                  <w:pStyle w:val="ColumnHeading"/>
                </w:pPr>
                <w:r w:rsidRPr="00973740">
                  <w:t>Response</w:t>
                </w:r>
              </w:p>
            </w:tc>
          </w:tr>
          <w:tr w:rsidR="005F26DE" w:rsidRPr="00973740" w14:paraId="19F2FBD1" w14:textId="77777777" w:rsidTr="00DA5999">
            <w:tc>
              <w:tcPr>
                <w:tcW w:w="2195" w:type="pct"/>
              </w:tcPr>
              <w:p w14:paraId="68147A97"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32467D93711F4B17B97C6FB252E64CCC"/>
                </w:placeholder>
                <w:showingPlcHdr/>
                <w:dropDownList>
                  <w:listItem w:value="Choose an item."/>
                  <w:listItem w:displayText="Accept" w:value="Accept"/>
                  <w:listItem w:displayText="Reject" w:value="Reject"/>
                </w:dropDownList>
              </w:sdtPr>
              <w:sdtEndPr/>
              <w:sdtContent>
                <w:tc>
                  <w:tcPr>
                    <w:tcW w:w="2805" w:type="pct"/>
                  </w:tcPr>
                  <w:p w14:paraId="74AFDE60"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374968E2" w14:textId="77777777" w:rsidTr="00DA5999">
            <w:tc>
              <w:tcPr>
                <w:tcW w:w="2195" w:type="pct"/>
                <w:tcBorders>
                  <w:bottom w:val="single" w:sz="4" w:space="0" w:color="auto"/>
                </w:tcBorders>
              </w:tcPr>
              <w:p w14:paraId="19B34CFB"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C3F40F2FC3BA4D289D9EC1D9B37F11D6"/>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0E9CFAAD"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4AC6D5AC" w14:textId="77777777" w:rsidTr="00DA5999">
            <w:tc>
              <w:tcPr>
                <w:tcW w:w="2195" w:type="pct"/>
              </w:tcPr>
              <w:p w14:paraId="16497C1F"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4CCEB63050CA4BCB835340C3123B48BA"/>
                </w:placeholder>
                <w:showingPlcHdr/>
              </w:sdtPr>
              <w:sdtEndPr/>
              <w:sdtContent>
                <w:tc>
                  <w:tcPr>
                    <w:tcW w:w="2805" w:type="pct"/>
                  </w:tcPr>
                  <w:p w14:paraId="1C2B78D2"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33CB0EE4" w14:textId="77777777" w:rsidTr="00DA5999">
            <w:tc>
              <w:tcPr>
                <w:tcW w:w="2195" w:type="pct"/>
              </w:tcPr>
              <w:p w14:paraId="490008F7"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F6E2829ED8AF4866AB0D49B0EE6D1B7D"/>
                </w:placeholder>
                <w:showingPlcHdr/>
              </w:sdtPr>
              <w:sdtEndPr/>
              <w:sdtContent>
                <w:tc>
                  <w:tcPr>
                    <w:tcW w:w="2805" w:type="pct"/>
                  </w:tcPr>
                  <w:p w14:paraId="2164D1A3"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10070EE8"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185"/>
          </w:tblGrid>
          <w:tr w:rsidR="00973740" w:rsidRPr="00973740" w14:paraId="457ECB4D"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79D39818" w14:textId="77777777" w:rsidR="00973740" w:rsidRPr="00A94393" w:rsidRDefault="00973740" w:rsidP="00A94393">
                <w:pPr>
                  <w:pStyle w:val="ColumnHeading"/>
                </w:pPr>
                <w:r w:rsidRPr="00A94393">
                  <w:lastRenderedPageBreak/>
                  <w:t>DCUSA Objectives</w:t>
                </w:r>
              </w:p>
            </w:tc>
          </w:tr>
          <w:tr w:rsidR="005F26DE" w:rsidRPr="00973740" w14:paraId="43B368F2" w14:textId="77777777" w:rsidTr="00A94393">
            <w:tc>
              <w:tcPr>
                <w:tcW w:w="5000" w:type="pct"/>
                <w:tcBorders>
                  <w:bottom w:val="single" w:sz="4" w:space="0" w:color="auto"/>
                </w:tcBorders>
                <w:shd w:val="clear" w:color="auto" w:fill="D9D9D9" w:themeFill="background1" w:themeFillShade="D9"/>
              </w:tcPr>
              <w:p w14:paraId="2C4A291B" w14:textId="77777777" w:rsidR="00973740" w:rsidRPr="0072107A" w:rsidRDefault="00973740" w:rsidP="0072107A">
                <w:pPr>
                  <w:pStyle w:val="ObjectivesHeading"/>
                </w:pPr>
                <w:r w:rsidRPr="0072107A">
                  <w:t>DCUSA General Objectives</w:t>
                </w:r>
              </w:p>
              <w:p w14:paraId="3417CC5F"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10083101"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254CBAB2"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0BA31582"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A7CE3B6"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4387B88" w14:textId="77777777" w:rsidR="00973740" w:rsidRPr="004D3204" w:rsidRDefault="00973740" w:rsidP="0072107A">
                <w:pPr>
                  <w:pStyle w:val="ObjectivesHeading"/>
                </w:pPr>
                <w:r w:rsidRPr="004D3204">
                  <w:t xml:space="preserve">DCUSA Charging Objectives </w:t>
                </w:r>
              </w:p>
              <w:p w14:paraId="35E7F603"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1ED59042"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020BEC2D"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1E7036AB"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51EDFA11"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319F34A5"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54CDDEEF" w14:textId="77777777" w:rsidR="00973740" w:rsidRPr="00973740" w:rsidRDefault="00973740" w:rsidP="0072107A"/>
        <w:p w14:paraId="78EE5A8D" w14:textId="3C04A658" w:rsidR="005F26DE" w:rsidRPr="00973740" w:rsidRDefault="001E7C52" w:rsidP="0072107A"/>
      </w:sdtContent>
    </w:sdt>
    <w:sectPr w:rsidR="005F26DE" w:rsidRPr="00973740" w:rsidSect="001D313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F0456" w14:textId="77777777" w:rsidR="0064752E" w:rsidRDefault="0064752E" w:rsidP="0072107A">
      <w:r>
        <w:separator/>
      </w:r>
    </w:p>
  </w:endnote>
  <w:endnote w:type="continuationSeparator" w:id="0">
    <w:p w14:paraId="2AE3C862" w14:textId="77777777" w:rsidR="0064752E" w:rsidRDefault="0064752E"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0159596"/>
      <w:lock w:val="contentLocked"/>
      <w:placeholder>
        <w:docPart w:val="DefaultPlaceholder_-1854013440"/>
      </w:placeholder>
      <w:showingPlcHdr/>
      <w:group/>
    </w:sdtPr>
    <w:sdtContent>
      <w:p w14:paraId="719EFA51" w14:textId="16D12E88" w:rsidR="0064752E" w:rsidRDefault="001E7C52">
        <w:pPr>
          <w:pStyle w:val="Footer"/>
        </w:pPr>
        <w:r w:rsidRPr="004E6954">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7338272"/>
      <w:lock w:val="contentLocked"/>
      <w:placeholder>
        <w:docPart w:val="DefaultPlaceholder_-1854013440"/>
      </w:placeholder>
      <w:group/>
    </w:sdtPr>
    <w:sdtContent>
      <w:p w14:paraId="5968C66B" w14:textId="39445FE0" w:rsidR="00FD00A2" w:rsidRPr="00973740" w:rsidRDefault="00FD00A2" w:rsidP="0072107A">
        <w:pPr>
          <w:pStyle w:val="Footer"/>
        </w:pPr>
        <w:r w:rsidRPr="00973740">
          <w:fldChar w:fldCharType="begin"/>
        </w:r>
        <w:r w:rsidRPr="00973740">
          <w:instrText xml:space="preserve"> docproperty date </w:instrText>
        </w:r>
        <w:r w:rsidRPr="00973740">
          <w:fldChar w:fldCharType="separate"/>
        </w:r>
        <w:r w:rsidR="0064752E">
          <w:t>18 October 2019</w:t>
        </w:r>
        <w:r w:rsidRPr="00973740">
          <w:fldChar w:fldCharType="end"/>
        </w: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64752E">
          <w:t>Version 1.0</w:t>
        </w:r>
        <w:r w:rsidRPr="00973740">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0699013"/>
      <w:lock w:val="contentLocked"/>
      <w:placeholder>
        <w:docPart w:val="DefaultPlaceholder_-1854013440"/>
      </w:placeholder>
      <w:group/>
    </w:sdtPr>
    <w:sdtContent>
      <w:p w14:paraId="710B1AE3" w14:textId="662FAE15" w:rsidR="008A35FA" w:rsidRDefault="008A35FA">
        <w:pPr>
          <w:pStyle w:val="Footer"/>
        </w:pPr>
        <w:r w:rsidRPr="00973740">
          <w:fldChar w:fldCharType="begin"/>
        </w:r>
        <w:r w:rsidRPr="00973740">
          <w:instrText xml:space="preserve"> docproperty date </w:instrText>
        </w:r>
        <w:r w:rsidRPr="00973740">
          <w:fldChar w:fldCharType="separate"/>
        </w:r>
        <w:r w:rsidR="0064752E">
          <w:t>18 October 2019</w:t>
        </w:r>
        <w:r w:rsidRPr="00973740">
          <w:fldChar w:fldCharType="end"/>
        </w: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64752E">
          <w:t>Version 1.0</w:t>
        </w:r>
        <w:r w:rsidRPr="009737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4CA5B" w14:textId="77777777" w:rsidR="0064752E" w:rsidRDefault="0064752E" w:rsidP="0072107A">
      <w:r>
        <w:separator/>
      </w:r>
    </w:p>
  </w:footnote>
  <w:footnote w:type="continuationSeparator" w:id="0">
    <w:p w14:paraId="0956B981" w14:textId="77777777" w:rsidR="0064752E" w:rsidRDefault="0064752E" w:rsidP="0072107A">
      <w:r>
        <w:continuationSeparator/>
      </w:r>
    </w:p>
  </w:footnote>
  <w:footnote w:id="1">
    <w:p w14:paraId="13DC3C52"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0302DF86"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433257"/>
      <w:lock w:val="contentLocked"/>
      <w:placeholder>
        <w:docPart w:val="DefaultPlaceholder_-1854013440"/>
      </w:placeholder>
      <w:showingPlcHdr/>
      <w:group/>
    </w:sdtPr>
    <w:sdtContent>
      <w:p w14:paraId="000AD4AF" w14:textId="59D07777" w:rsidR="0064752E" w:rsidRDefault="001E7C52">
        <w:pPr>
          <w:pStyle w:val="Header"/>
        </w:pPr>
        <w:r w:rsidRPr="004E6954">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1523100"/>
      <w:lock w:val="contentLocked"/>
      <w:placeholder>
        <w:docPart w:val="DefaultPlaceholder_-1854013440"/>
      </w:placeholder>
      <w:group/>
    </w:sdtPr>
    <w:sdtContent>
      <w:p w14:paraId="19B83071" w14:textId="55E9116F"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FD00A2" w:rsidRPr="00973740">
          <w:fldChar w:fldCharType="begin"/>
        </w:r>
        <w:r w:rsidR="00FD00A2" w:rsidRPr="00973740">
          <w:instrText xml:space="preserve"> docproperty ref </w:instrText>
        </w:r>
        <w:r w:rsidR="00FD00A2" w:rsidRPr="00973740">
          <w:fldChar w:fldCharType="separate"/>
        </w:r>
        <w:r w:rsidR="0064752E">
          <w:t>266 'The calculation and application of IDNO discounts'</w:t>
        </w:r>
        <w:r w:rsidR="00FD00A2" w:rsidRPr="00973740">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124373"/>
      <w:lock w:val="contentLocked"/>
      <w:placeholder>
        <w:docPart w:val="DefaultPlaceholder_-1854013440"/>
      </w:placeholder>
      <w:group/>
    </w:sdtPr>
    <w:sdtContent>
      <w:p w14:paraId="083E89CA" w14:textId="45B631BC" w:rsidR="001D313A" w:rsidRPr="00973740" w:rsidRDefault="001D313A" w:rsidP="001D313A">
        <w:pPr>
          <w:pStyle w:val="Header"/>
        </w:pPr>
        <w:r w:rsidRPr="00A61E19">
          <w:rPr>
            <w:noProof/>
            <w:lang w:eastAsia="en-GB"/>
          </w:rPr>
          <w:drawing>
            <wp:anchor distT="0" distB="0" distL="114300" distR="114300" simplePos="0" relativeHeight="251658752" behindDoc="1" locked="0" layoutInCell="1" allowOverlap="1" wp14:anchorId="7C73EC3C" wp14:editId="063AABC4">
              <wp:simplePos x="0" y="0"/>
              <wp:positionH relativeFrom="margin">
                <wp:posOffset>-541655</wp:posOffset>
              </wp:positionH>
              <wp:positionV relativeFrom="page">
                <wp:posOffset>0</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973740">
          <w:t>DCUSA Change Report</w:t>
        </w:r>
        <w:r w:rsidRPr="00973740">
          <w:tab/>
          <w:t xml:space="preserve">DCP </w:t>
        </w:r>
        <w:r w:rsidRPr="00973740">
          <w:fldChar w:fldCharType="begin"/>
        </w:r>
        <w:r w:rsidRPr="00973740">
          <w:instrText xml:space="preserve"> docproperty ref </w:instrText>
        </w:r>
        <w:r w:rsidRPr="00973740">
          <w:fldChar w:fldCharType="separate"/>
        </w:r>
        <w:r w:rsidR="0064752E">
          <w:t>266 'The calculation and application of IDNO discounts'</w:t>
        </w:r>
        <w:r w:rsidRPr="00973740">
          <w:fldChar w:fldCharType="end"/>
        </w:r>
      </w:p>
      <w:p w14:paraId="6238C068" w14:textId="4918565E" w:rsidR="001D313A" w:rsidRDefault="001E7C52">
        <w:pPr>
          <w:pStyle w:val="Head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4752E"/>
    <w:rsid w:val="00077D80"/>
    <w:rsid w:val="00134AF7"/>
    <w:rsid w:val="00171886"/>
    <w:rsid w:val="00190980"/>
    <w:rsid w:val="00193115"/>
    <w:rsid w:val="001D313A"/>
    <w:rsid w:val="001D3D83"/>
    <w:rsid w:val="001E03C5"/>
    <w:rsid w:val="001E7C52"/>
    <w:rsid w:val="001F256A"/>
    <w:rsid w:val="00223DF1"/>
    <w:rsid w:val="0023069B"/>
    <w:rsid w:val="002B61A0"/>
    <w:rsid w:val="0031153A"/>
    <w:rsid w:val="0040580C"/>
    <w:rsid w:val="00410907"/>
    <w:rsid w:val="004572E2"/>
    <w:rsid w:val="004A45C0"/>
    <w:rsid w:val="004D3204"/>
    <w:rsid w:val="005124D0"/>
    <w:rsid w:val="00554409"/>
    <w:rsid w:val="005A6203"/>
    <w:rsid w:val="005C36AB"/>
    <w:rsid w:val="005F1DC2"/>
    <w:rsid w:val="005F26DE"/>
    <w:rsid w:val="005F2D28"/>
    <w:rsid w:val="0064752E"/>
    <w:rsid w:val="00697019"/>
    <w:rsid w:val="00711B18"/>
    <w:rsid w:val="0072107A"/>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817E9"/>
    <w:rsid w:val="00A828F0"/>
    <w:rsid w:val="00A94393"/>
    <w:rsid w:val="00AC6DB4"/>
    <w:rsid w:val="00B23399"/>
    <w:rsid w:val="00C01797"/>
    <w:rsid w:val="00CE497A"/>
    <w:rsid w:val="00D7706F"/>
    <w:rsid w:val="00DA5999"/>
    <w:rsid w:val="00DB3EF9"/>
    <w:rsid w:val="00EA5EE1"/>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D6D26"/>
  <w15:chartTrackingRefBased/>
  <w15:docId w15:val="{0664C09B-8A57-4213-841B-388F01F3A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85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F3EB5F3F36A46629B97698F04F9E7F8"/>
        <w:category>
          <w:name w:val="General"/>
          <w:gallery w:val="placeholder"/>
        </w:category>
        <w:types>
          <w:type w:val="bbPlcHdr"/>
        </w:types>
        <w:behaviors>
          <w:behavior w:val="content"/>
        </w:behaviors>
        <w:guid w:val="{7A08C2FB-91C8-4025-937B-A77FCB16E995}"/>
      </w:docPartPr>
      <w:docPartBody>
        <w:p w:rsidR="00000000" w:rsidRDefault="007646C6">
          <w:pPr>
            <w:pStyle w:val="DF3EB5F3F36A46629B97698F04F9E7F8"/>
          </w:pPr>
          <w:r w:rsidRPr="005D19FB">
            <w:rPr>
              <w:rStyle w:val="PlaceholderText"/>
            </w:rPr>
            <w:t>Click here to enter text.</w:t>
          </w:r>
        </w:p>
      </w:docPartBody>
    </w:docPart>
    <w:docPart>
      <w:docPartPr>
        <w:name w:val="08AA886CC630495990FE06A8D9869C87"/>
        <w:category>
          <w:name w:val="General"/>
          <w:gallery w:val="placeholder"/>
        </w:category>
        <w:types>
          <w:type w:val="bbPlcHdr"/>
        </w:types>
        <w:behaviors>
          <w:behavior w:val="content"/>
        </w:behaviors>
        <w:guid w:val="{B13487B9-09DC-4711-8FD4-D73FB05C74FF}"/>
      </w:docPartPr>
      <w:docPartBody>
        <w:p w:rsidR="00000000" w:rsidRDefault="007646C6">
          <w:pPr>
            <w:pStyle w:val="08AA886CC630495990FE06A8D9869C87"/>
          </w:pPr>
          <w:r w:rsidRPr="005D19FB">
            <w:rPr>
              <w:rStyle w:val="PlaceholderText"/>
            </w:rPr>
            <w:t>Choose an item.</w:t>
          </w:r>
        </w:p>
      </w:docPartBody>
    </w:docPart>
    <w:docPart>
      <w:docPartPr>
        <w:name w:val="764271F32F074F15821682E7BCC4F2F9"/>
        <w:category>
          <w:name w:val="General"/>
          <w:gallery w:val="placeholder"/>
        </w:category>
        <w:types>
          <w:type w:val="bbPlcHdr"/>
        </w:types>
        <w:behaviors>
          <w:behavior w:val="content"/>
        </w:behaviors>
        <w:guid w:val="{390047DF-71A1-4946-8257-E9EAF6E95B8C}"/>
      </w:docPartPr>
      <w:docPartBody>
        <w:p w:rsidR="00000000" w:rsidRDefault="007646C6">
          <w:pPr>
            <w:pStyle w:val="764271F32F074F15821682E7BCC4F2F9"/>
          </w:pPr>
          <w:r w:rsidRPr="005D19FB">
            <w:rPr>
              <w:rStyle w:val="PlaceholderText"/>
            </w:rPr>
            <w:t>Click here to enter text.</w:t>
          </w:r>
        </w:p>
      </w:docPartBody>
    </w:docPart>
    <w:docPart>
      <w:docPartPr>
        <w:name w:val="E51398D4AA5E485AA74DABD92ECDF724"/>
        <w:category>
          <w:name w:val="General"/>
          <w:gallery w:val="placeholder"/>
        </w:category>
        <w:types>
          <w:type w:val="bbPlcHdr"/>
        </w:types>
        <w:behaviors>
          <w:behavior w:val="content"/>
        </w:behaviors>
        <w:guid w:val="{B4A01C08-F2BE-4693-B5F9-D9EF92897443}"/>
      </w:docPartPr>
      <w:docPartBody>
        <w:p w:rsidR="00000000" w:rsidRDefault="007646C6">
          <w:pPr>
            <w:pStyle w:val="E51398D4AA5E485AA74DABD92ECDF724"/>
          </w:pPr>
          <w:r w:rsidRPr="005D19FB">
            <w:rPr>
              <w:rStyle w:val="PlaceholderText"/>
            </w:rPr>
            <w:t>Click here to enter text.</w:t>
          </w:r>
        </w:p>
      </w:docPartBody>
    </w:docPart>
    <w:docPart>
      <w:docPartPr>
        <w:name w:val="BD8D0660A54D4E8B92337B562C9BB912"/>
        <w:category>
          <w:name w:val="General"/>
          <w:gallery w:val="placeholder"/>
        </w:category>
        <w:types>
          <w:type w:val="bbPlcHdr"/>
        </w:types>
        <w:behaviors>
          <w:behavior w:val="content"/>
        </w:behaviors>
        <w:guid w:val="{43C125EE-CE66-4EAA-9BB1-8DA4A6CF2B8F}"/>
      </w:docPartPr>
      <w:docPartBody>
        <w:p w:rsidR="00000000" w:rsidRDefault="007646C6">
          <w:pPr>
            <w:pStyle w:val="BD8D0660A54D4E8B92337B562C9BB912"/>
          </w:pPr>
          <w:r w:rsidRPr="005D19FB">
            <w:rPr>
              <w:rStyle w:val="PlaceholderText"/>
            </w:rPr>
            <w:t>Click here to enter text.</w:t>
          </w:r>
        </w:p>
      </w:docPartBody>
    </w:docPart>
    <w:docPart>
      <w:docPartPr>
        <w:name w:val="1ED9C2CDA06F4517B8C5EC95F32FD14C"/>
        <w:category>
          <w:name w:val="General"/>
          <w:gallery w:val="placeholder"/>
        </w:category>
        <w:types>
          <w:type w:val="bbPlcHdr"/>
        </w:types>
        <w:behaviors>
          <w:behavior w:val="content"/>
        </w:behaviors>
        <w:guid w:val="{F5BC23AD-3227-4260-BF75-6C6B162FB488}"/>
      </w:docPartPr>
      <w:docPartBody>
        <w:p w:rsidR="00000000" w:rsidRDefault="007646C6">
          <w:pPr>
            <w:pStyle w:val="1ED9C2CDA06F4517B8C5EC95F32FD14C"/>
          </w:pPr>
          <w:r w:rsidRPr="005D19FB">
            <w:rPr>
              <w:rStyle w:val="PlaceholderText"/>
            </w:rPr>
            <w:t>Click here to enter text.</w:t>
          </w:r>
        </w:p>
      </w:docPartBody>
    </w:docPart>
    <w:docPart>
      <w:docPartPr>
        <w:name w:val="E2DD81B1C4764A97BCAC6D0F7078E724"/>
        <w:category>
          <w:name w:val="General"/>
          <w:gallery w:val="placeholder"/>
        </w:category>
        <w:types>
          <w:type w:val="bbPlcHdr"/>
        </w:types>
        <w:behaviors>
          <w:behavior w:val="content"/>
        </w:behaviors>
        <w:guid w:val="{4033F254-29B2-4DC0-8863-8468552672E5}"/>
      </w:docPartPr>
      <w:docPartBody>
        <w:p w:rsidR="00000000" w:rsidRDefault="007646C6">
          <w:pPr>
            <w:pStyle w:val="E2DD81B1C4764A97BCAC6D0F7078E724"/>
          </w:pPr>
          <w:r w:rsidRPr="005D19FB">
            <w:rPr>
              <w:rStyle w:val="PlaceholderText"/>
            </w:rPr>
            <w:t>Click here to enter text.</w:t>
          </w:r>
        </w:p>
      </w:docPartBody>
    </w:docPart>
    <w:docPart>
      <w:docPartPr>
        <w:name w:val="AC354DFAC0B744A6A33E61DBDCAF2A87"/>
        <w:category>
          <w:name w:val="General"/>
          <w:gallery w:val="placeholder"/>
        </w:category>
        <w:types>
          <w:type w:val="bbPlcHdr"/>
        </w:types>
        <w:behaviors>
          <w:behavior w:val="content"/>
        </w:behaviors>
        <w:guid w:val="{5EBC5BB3-E133-4719-8320-DB8B3C57D867}"/>
      </w:docPartPr>
      <w:docPartBody>
        <w:p w:rsidR="00000000" w:rsidRDefault="007646C6">
          <w:pPr>
            <w:pStyle w:val="AC354DFAC0B744A6A33E61DBDCAF2A87"/>
          </w:pPr>
          <w:r w:rsidRPr="005D19FB">
            <w:rPr>
              <w:rStyle w:val="PlaceholderText"/>
            </w:rPr>
            <w:t>Click here to enter text.</w:t>
          </w:r>
        </w:p>
      </w:docPartBody>
    </w:docPart>
    <w:docPart>
      <w:docPartPr>
        <w:name w:val="32467D93711F4B17B97C6FB252E64CCC"/>
        <w:category>
          <w:name w:val="General"/>
          <w:gallery w:val="placeholder"/>
        </w:category>
        <w:types>
          <w:type w:val="bbPlcHdr"/>
        </w:types>
        <w:behaviors>
          <w:behavior w:val="content"/>
        </w:behaviors>
        <w:guid w:val="{3A2FDAEC-B0F5-4D25-BE56-9129522C811F}"/>
      </w:docPartPr>
      <w:docPartBody>
        <w:p w:rsidR="00000000" w:rsidRDefault="007646C6">
          <w:pPr>
            <w:pStyle w:val="32467D93711F4B17B97C6FB252E64CCC"/>
          </w:pPr>
          <w:r w:rsidRPr="005D19FB">
            <w:rPr>
              <w:rStyle w:val="PlaceholderText"/>
            </w:rPr>
            <w:t>Choose an item.</w:t>
          </w:r>
        </w:p>
      </w:docPartBody>
    </w:docPart>
    <w:docPart>
      <w:docPartPr>
        <w:name w:val="C3F40F2FC3BA4D289D9EC1D9B37F11D6"/>
        <w:category>
          <w:name w:val="General"/>
          <w:gallery w:val="placeholder"/>
        </w:category>
        <w:types>
          <w:type w:val="bbPlcHdr"/>
        </w:types>
        <w:behaviors>
          <w:behavior w:val="content"/>
        </w:behaviors>
        <w:guid w:val="{8DB1D5D9-A443-427B-A17E-FE56F2593CAB}"/>
      </w:docPartPr>
      <w:docPartBody>
        <w:p w:rsidR="00000000" w:rsidRDefault="007646C6">
          <w:pPr>
            <w:pStyle w:val="C3F40F2FC3BA4D289D9EC1D9B37F11D6"/>
          </w:pPr>
          <w:r w:rsidRPr="005D19FB">
            <w:rPr>
              <w:rStyle w:val="PlaceholderText"/>
            </w:rPr>
            <w:t>Choose an item.</w:t>
          </w:r>
        </w:p>
      </w:docPartBody>
    </w:docPart>
    <w:docPart>
      <w:docPartPr>
        <w:name w:val="4CCEB63050CA4BCB835340C3123B48BA"/>
        <w:category>
          <w:name w:val="General"/>
          <w:gallery w:val="placeholder"/>
        </w:category>
        <w:types>
          <w:type w:val="bbPlcHdr"/>
        </w:types>
        <w:behaviors>
          <w:behavior w:val="content"/>
        </w:behaviors>
        <w:guid w:val="{6215F8CF-EF29-410C-BA4E-B32C168CA4EE}"/>
      </w:docPartPr>
      <w:docPartBody>
        <w:p w:rsidR="00000000" w:rsidRDefault="007646C6">
          <w:pPr>
            <w:pStyle w:val="4CCEB63050CA4BCB835340C3123B48BA"/>
          </w:pPr>
          <w:r w:rsidRPr="005D19FB">
            <w:rPr>
              <w:rStyle w:val="PlaceholderText"/>
            </w:rPr>
            <w:t>Click here to enter text.</w:t>
          </w:r>
        </w:p>
      </w:docPartBody>
    </w:docPart>
    <w:docPart>
      <w:docPartPr>
        <w:name w:val="F6E2829ED8AF4866AB0D49B0EE6D1B7D"/>
        <w:category>
          <w:name w:val="General"/>
          <w:gallery w:val="placeholder"/>
        </w:category>
        <w:types>
          <w:type w:val="bbPlcHdr"/>
        </w:types>
        <w:behaviors>
          <w:behavior w:val="content"/>
        </w:behaviors>
        <w:guid w:val="{57CA0B62-2EA4-4728-A483-8C1533247972}"/>
      </w:docPartPr>
      <w:docPartBody>
        <w:p w:rsidR="00000000" w:rsidRDefault="007646C6">
          <w:pPr>
            <w:pStyle w:val="F6E2829ED8AF4866AB0D49B0EE6D1B7D"/>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B2F80050-5CAD-4ABF-B71F-5D4A7C5C02B7}"/>
      </w:docPartPr>
      <w:docPartBody>
        <w:p w:rsidR="00000000" w:rsidRDefault="007646C6">
          <w:r w:rsidRPr="004E695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C6"/>
    <w:rsid w:val="00764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46C6"/>
    <w:rPr>
      <w:color w:val="808080"/>
    </w:rPr>
  </w:style>
  <w:style w:type="paragraph" w:customStyle="1" w:styleId="DF3EB5F3F36A46629B97698F04F9E7F8">
    <w:name w:val="DF3EB5F3F36A46629B97698F04F9E7F8"/>
  </w:style>
  <w:style w:type="paragraph" w:customStyle="1" w:styleId="08AA886CC630495990FE06A8D9869C87">
    <w:name w:val="08AA886CC630495990FE06A8D9869C87"/>
  </w:style>
  <w:style w:type="paragraph" w:customStyle="1" w:styleId="764271F32F074F15821682E7BCC4F2F9">
    <w:name w:val="764271F32F074F15821682E7BCC4F2F9"/>
  </w:style>
  <w:style w:type="paragraph" w:customStyle="1" w:styleId="E51398D4AA5E485AA74DABD92ECDF724">
    <w:name w:val="E51398D4AA5E485AA74DABD92ECDF724"/>
  </w:style>
  <w:style w:type="paragraph" w:customStyle="1" w:styleId="BD8D0660A54D4E8B92337B562C9BB912">
    <w:name w:val="BD8D0660A54D4E8B92337B562C9BB912"/>
  </w:style>
  <w:style w:type="paragraph" w:customStyle="1" w:styleId="1ED9C2CDA06F4517B8C5EC95F32FD14C">
    <w:name w:val="1ED9C2CDA06F4517B8C5EC95F32FD14C"/>
  </w:style>
  <w:style w:type="paragraph" w:customStyle="1" w:styleId="E2DD81B1C4764A97BCAC6D0F7078E724">
    <w:name w:val="E2DD81B1C4764A97BCAC6D0F7078E724"/>
  </w:style>
  <w:style w:type="paragraph" w:customStyle="1" w:styleId="AC354DFAC0B744A6A33E61DBDCAF2A87">
    <w:name w:val="AC354DFAC0B744A6A33E61DBDCAF2A87"/>
  </w:style>
  <w:style w:type="paragraph" w:customStyle="1" w:styleId="32467D93711F4B17B97C6FB252E64CCC">
    <w:name w:val="32467D93711F4B17B97C6FB252E64CCC"/>
  </w:style>
  <w:style w:type="paragraph" w:customStyle="1" w:styleId="C3F40F2FC3BA4D289D9EC1D9B37F11D6">
    <w:name w:val="C3F40F2FC3BA4D289D9EC1D9B37F11D6"/>
  </w:style>
  <w:style w:type="paragraph" w:customStyle="1" w:styleId="4CCEB63050CA4BCB835340C3123B48BA">
    <w:name w:val="4CCEB63050CA4BCB835340C3123B48BA"/>
  </w:style>
  <w:style w:type="paragraph" w:customStyle="1" w:styleId="F6E2829ED8AF4866AB0D49B0EE6D1B7D">
    <w:name w:val="F6E2829ED8AF4866AB0D49B0EE6D1B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CA051-968D-44C2-84F3-63C08F49D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4</TotalTime>
  <Pages>2</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cp:revision>
  <dcterms:created xsi:type="dcterms:W3CDTF">2019-10-09T18:47:00Z</dcterms:created>
  <dcterms:modified xsi:type="dcterms:W3CDTF">2019-10-09T18:51:00Z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266 'The calculation and application of IDNO discounts'</vt:lpwstr>
  </property>
  <property fmtid="{D5CDD505-2E9C-101B-9397-08002B2CF9AE}" pid="3" name="Date">
    <vt:lpwstr>18 October 2019</vt:lpwstr>
  </property>
  <property fmtid="{D5CDD505-2E9C-101B-9397-08002B2CF9AE}" pid="4" name="Version">
    <vt:lpwstr>Version 1.0</vt:lpwstr>
  </property>
</Properties>
</file>